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97" w:rsidRDefault="008C0597" w:rsidP="00BD0861"/>
    <w:p w:rsidR="008C0597" w:rsidRPr="00C20C6A" w:rsidRDefault="008C0597" w:rsidP="00BD0861">
      <w:pPr>
        <w:jc w:val="center"/>
      </w:pPr>
      <w:r w:rsidRPr="00C20C6A">
        <w:t>СВЕДЕНИЯ</w:t>
      </w:r>
    </w:p>
    <w:p w:rsidR="008C0597" w:rsidRPr="00F52C5D" w:rsidRDefault="008C0597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8C0597" w:rsidRPr="00F52C5D" w:rsidRDefault="008C0597" w:rsidP="00BD0861">
      <w:pPr>
        <w:jc w:val="center"/>
      </w:pPr>
      <w:r>
        <w:rPr>
          <w:u w:val="single"/>
        </w:rPr>
        <w:t>Сотников Николай Николаевич,</w:t>
      </w:r>
    </w:p>
    <w:p w:rsidR="008C0597" w:rsidRPr="00F52C5D" w:rsidRDefault="008C0597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C0597" w:rsidRDefault="008C0597" w:rsidP="00C20C6A">
      <w:pPr>
        <w:jc w:val="center"/>
      </w:pPr>
      <w:r>
        <w:t>руководителя муниципального учреждения  муниципального образования Новопокровский район</w:t>
      </w:r>
      <w:r w:rsidRPr="00F52C5D">
        <w:t>,</w:t>
      </w:r>
      <w:r>
        <w:t xml:space="preserve"> </w:t>
      </w:r>
      <w:r w:rsidRPr="00F52C5D">
        <w:t>его супруга (супруги) и несовершеннолетних</w:t>
      </w:r>
    </w:p>
    <w:p w:rsidR="008C0597" w:rsidRPr="00F52C5D" w:rsidRDefault="008C0597" w:rsidP="00C20C6A">
      <w:pPr>
        <w:jc w:val="center"/>
      </w:pPr>
      <w:r w:rsidRPr="00F52C5D">
        <w:t xml:space="preserve"> детей</w:t>
      </w:r>
      <w:r>
        <w:t xml:space="preserve"> за 2015 год</w:t>
      </w:r>
    </w:p>
    <w:p w:rsidR="008C0597" w:rsidRDefault="008C0597" w:rsidP="00132C43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</w:p>
    <w:p w:rsidR="008C0597" w:rsidRDefault="008C0597" w:rsidP="00132C43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муниципального </w:t>
      </w:r>
    </w:p>
    <w:p w:rsidR="008C0597" w:rsidRPr="00132C43" w:rsidRDefault="008C0597" w:rsidP="00C20C6A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Новопокровский район</w:t>
      </w:r>
    </w:p>
    <w:p w:rsidR="008C0597" w:rsidRDefault="008C0597" w:rsidP="00BD086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8C0597">
        <w:tc>
          <w:tcPr>
            <w:tcW w:w="3369" w:type="dxa"/>
          </w:tcPr>
          <w:p w:rsidR="008C0597" w:rsidRPr="006F1B5C" w:rsidRDefault="008C0597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недвижимого имущества, принадлежащих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8C0597" w:rsidRPr="006F1B5C" w:rsidRDefault="008C0597" w:rsidP="00BD0861">
            <w:pPr>
              <w:rPr>
                <w:sz w:val="24"/>
                <w:szCs w:val="24"/>
              </w:rPr>
            </w:pPr>
          </w:p>
          <w:p w:rsidR="008C0597" w:rsidRPr="00C20C6A" w:rsidRDefault="008C0597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8C0597" w:rsidRPr="00C20C6A" w:rsidRDefault="008C0597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8C0597" w:rsidRDefault="008C0597" w:rsidP="00BD0861">
            <w:pPr>
              <w:jc w:val="center"/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8C0597" w:rsidRPr="006F1B5C" w:rsidRDefault="008C0597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8C0597" w:rsidRPr="006F1B5C" w:rsidRDefault="008C0597" w:rsidP="002A7952">
            <w:pPr>
              <w:jc w:val="center"/>
              <w:rPr>
                <w:sz w:val="24"/>
                <w:szCs w:val="24"/>
              </w:rPr>
            </w:pPr>
          </w:p>
          <w:p w:rsidR="008C0597" w:rsidRPr="006F1B5C" w:rsidRDefault="008C0597" w:rsidP="002A7952">
            <w:pPr>
              <w:jc w:val="center"/>
              <w:rPr>
                <w:sz w:val="24"/>
                <w:szCs w:val="24"/>
              </w:rPr>
            </w:pPr>
          </w:p>
          <w:p w:rsidR="008C0597" w:rsidRPr="00C20C6A" w:rsidRDefault="008C0597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8C0597" w:rsidRPr="006F1B5C" w:rsidRDefault="008C0597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государственн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8C0597" w:rsidRPr="006F1B5C" w:rsidRDefault="008C0597" w:rsidP="002A7952">
            <w:pPr>
              <w:jc w:val="center"/>
              <w:rPr>
                <w:sz w:val="24"/>
                <w:szCs w:val="24"/>
              </w:rPr>
            </w:pPr>
          </w:p>
          <w:p w:rsidR="008C0597" w:rsidRDefault="008C0597" w:rsidP="002A7952">
            <w:pPr>
              <w:jc w:val="center"/>
              <w:rPr>
                <w:sz w:val="24"/>
                <w:szCs w:val="24"/>
              </w:rPr>
            </w:pPr>
          </w:p>
          <w:p w:rsidR="008C0597" w:rsidRDefault="008C0597" w:rsidP="002A7952">
            <w:pPr>
              <w:jc w:val="center"/>
              <w:rPr>
                <w:sz w:val="24"/>
                <w:szCs w:val="24"/>
              </w:rPr>
            </w:pPr>
          </w:p>
          <w:p w:rsidR="008C0597" w:rsidRDefault="008C0597" w:rsidP="002A7952">
            <w:pPr>
              <w:jc w:val="center"/>
              <w:rPr>
                <w:sz w:val="24"/>
                <w:szCs w:val="24"/>
              </w:rPr>
            </w:pPr>
          </w:p>
          <w:p w:rsidR="008C0597" w:rsidRPr="00C20C6A" w:rsidRDefault="008C0597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8C0597">
        <w:trPr>
          <w:trHeight w:val="2964"/>
        </w:trPr>
        <w:tc>
          <w:tcPr>
            <w:tcW w:w="3369" w:type="dxa"/>
          </w:tcPr>
          <w:p w:rsidR="008C0597" w:rsidRDefault="008C0597" w:rsidP="00BD0861"/>
          <w:p w:rsidR="008C0597" w:rsidRDefault="008C0597" w:rsidP="00BD0861">
            <w:r>
              <w:t>Земельный участок для размещения домов индивидуальной жилой застройки 916,8 кв.м. Россия;</w:t>
            </w:r>
          </w:p>
          <w:p w:rsidR="008C0597" w:rsidRDefault="008C0597" w:rsidP="00CC2CA4">
            <w:r>
              <w:t>Жилой дом 67,7 кв.м. Россия</w:t>
            </w:r>
          </w:p>
        </w:tc>
        <w:tc>
          <w:tcPr>
            <w:tcW w:w="3118" w:type="dxa"/>
          </w:tcPr>
          <w:p w:rsidR="008C0597" w:rsidRDefault="008C0597" w:rsidP="0067239B"/>
          <w:p w:rsidR="008C0597" w:rsidRDefault="008C0597" w:rsidP="00C2016F">
            <w:r>
              <w:t>Легковой автомобиль Мазда 6</w:t>
            </w:r>
          </w:p>
        </w:tc>
        <w:tc>
          <w:tcPr>
            <w:tcW w:w="3083" w:type="dxa"/>
          </w:tcPr>
          <w:p w:rsidR="008C0597" w:rsidRDefault="008C0597" w:rsidP="004A45AE">
            <w:pPr>
              <w:jc w:val="center"/>
            </w:pPr>
          </w:p>
          <w:p w:rsidR="008C0597" w:rsidRDefault="008C0597" w:rsidP="004A45AE">
            <w:pPr>
              <w:jc w:val="center"/>
            </w:pPr>
          </w:p>
          <w:p w:rsidR="008C0597" w:rsidRDefault="008C0597" w:rsidP="004A45AE">
            <w:pPr>
              <w:jc w:val="center"/>
            </w:pPr>
            <w:r>
              <w:t>1258614,89</w:t>
            </w:r>
          </w:p>
        </w:tc>
      </w:tr>
      <w:tr w:rsidR="008C0597">
        <w:tc>
          <w:tcPr>
            <w:tcW w:w="9570" w:type="dxa"/>
            <w:gridSpan w:val="3"/>
          </w:tcPr>
          <w:p w:rsidR="008C0597" w:rsidRDefault="008C0597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8C0597" w:rsidRDefault="008C0597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C0597" w:rsidRPr="00EA5E00" w:rsidRDefault="008C0597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____________________нет________________________</w:t>
            </w:r>
          </w:p>
          <w:p w:rsidR="008C0597" w:rsidRDefault="008C0597" w:rsidP="004A45AE">
            <w:pPr>
              <w:jc w:val="center"/>
            </w:pPr>
          </w:p>
        </w:tc>
      </w:tr>
    </w:tbl>
    <w:p w:rsidR="008C0597" w:rsidRDefault="008C0597" w:rsidP="00BD0861"/>
    <w:sectPr w:rsidR="008C0597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597" w:rsidRDefault="008C0597" w:rsidP="00A91B16">
      <w:r>
        <w:separator/>
      </w:r>
    </w:p>
  </w:endnote>
  <w:endnote w:type="continuationSeparator" w:id="1">
    <w:p w:rsidR="008C0597" w:rsidRDefault="008C059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597" w:rsidRDefault="008C0597" w:rsidP="00A91B16">
      <w:r>
        <w:separator/>
      </w:r>
    </w:p>
  </w:footnote>
  <w:footnote w:type="continuationSeparator" w:id="1">
    <w:p w:rsidR="008C0597" w:rsidRDefault="008C059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41952"/>
    <w:rsid w:val="000B7734"/>
    <w:rsid w:val="000D796D"/>
    <w:rsid w:val="0012110A"/>
    <w:rsid w:val="00127794"/>
    <w:rsid w:val="00132C43"/>
    <w:rsid w:val="001957EB"/>
    <w:rsid w:val="001B5627"/>
    <w:rsid w:val="00297BDC"/>
    <w:rsid w:val="002A7952"/>
    <w:rsid w:val="003048C2"/>
    <w:rsid w:val="00392E65"/>
    <w:rsid w:val="00471676"/>
    <w:rsid w:val="00475DBD"/>
    <w:rsid w:val="004A45AE"/>
    <w:rsid w:val="00544CA5"/>
    <w:rsid w:val="00573DAC"/>
    <w:rsid w:val="005A4175"/>
    <w:rsid w:val="005B1128"/>
    <w:rsid w:val="00626F4F"/>
    <w:rsid w:val="0067239B"/>
    <w:rsid w:val="006F1B5C"/>
    <w:rsid w:val="007C7A11"/>
    <w:rsid w:val="0082734A"/>
    <w:rsid w:val="008C0597"/>
    <w:rsid w:val="009A6BB1"/>
    <w:rsid w:val="009B3853"/>
    <w:rsid w:val="00A4513D"/>
    <w:rsid w:val="00A62D3F"/>
    <w:rsid w:val="00A91B16"/>
    <w:rsid w:val="00AA53E8"/>
    <w:rsid w:val="00B64810"/>
    <w:rsid w:val="00BA20DF"/>
    <w:rsid w:val="00BC74C8"/>
    <w:rsid w:val="00BC7BF3"/>
    <w:rsid w:val="00BD0861"/>
    <w:rsid w:val="00C019C5"/>
    <w:rsid w:val="00C2016F"/>
    <w:rsid w:val="00C20C6A"/>
    <w:rsid w:val="00C616AD"/>
    <w:rsid w:val="00CC2CA4"/>
    <w:rsid w:val="00D4629E"/>
    <w:rsid w:val="00E0748A"/>
    <w:rsid w:val="00EA5E00"/>
    <w:rsid w:val="00EC0DA9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Header">
    <w:name w:val="header"/>
    <w:basedOn w:val="Normal"/>
    <w:link w:val="Head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1B16"/>
  </w:style>
  <w:style w:type="paragraph" w:styleId="Footer">
    <w:name w:val="footer"/>
    <w:basedOn w:val="Normal"/>
    <w:link w:val="Foot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1B16"/>
  </w:style>
  <w:style w:type="paragraph" w:styleId="BalloonText">
    <w:name w:val="Balloon Text"/>
    <w:basedOn w:val="Normal"/>
    <w:link w:val="BalloonTextChar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323</Words>
  <Characters>1844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Юрий</cp:lastModifiedBy>
  <cp:revision>6</cp:revision>
  <cp:lastPrinted>2013-04-29T06:29:00Z</cp:lastPrinted>
  <dcterms:created xsi:type="dcterms:W3CDTF">2016-04-13T10:09:00Z</dcterms:created>
  <dcterms:modified xsi:type="dcterms:W3CDTF">2016-04-22T06:56:00Z</dcterms:modified>
</cp:coreProperties>
</file>